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6C7" w:rsidRPr="00650FAA" w:rsidRDefault="00FF76C7" w:rsidP="00650FAA">
      <w:pPr>
        <w:pStyle w:val="Title"/>
        <w:rPr>
          <w:sz w:val="22"/>
          <w:szCs w:val="22"/>
        </w:rPr>
      </w:pPr>
      <w:r>
        <w:rPr>
          <w:sz w:val="22"/>
          <w:szCs w:val="22"/>
        </w:rPr>
        <w:t>I</w:t>
      </w:r>
      <w:r w:rsidRPr="00650FAA">
        <w:rPr>
          <w:sz w:val="22"/>
          <w:szCs w:val="22"/>
        </w:rPr>
        <w:t>nformacja</w:t>
      </w:r>
    </w:p>
    <w:p w:rsidR="00FF76C7" w:rsidRPr="00650FAA" w:rsidRDefault="00FF76C7" w:rsidP="00650FAA">
      <w:pPr>
        <w:pStyle w:val="Title"/>
        <w:rPr>
          <w:sz w:val="22"/>
          <w:szCs w:val="22"/>
        </w:rPr>
      </w:pPr>
      <w:r w:rsidRPr="00650FAA">
        <w:rPr>
          <w:sz w:val="22"/>
          <w:szCs w:val="22"/>
        </w:rPr>
        <w:t>dotycząca przychodów i kosztów w SP ZOZ Czersk za 2011 rok</w:t>
      </w:r>
    </w:p>
    <w:p w:rsidR="00FF76C7" w:rsidRPr="00650FAA" w:rsidRDefault="00FF76C7" w:rsidP="00650FAA">
      <w:pPr>
        <w:pStyle w:val="Title"/>
        <w:jc w:val="left"/>
        <w:rPr>
          <w:sz w:val="22"/>
          <w:szCs w:val="22"/>
        </w:rPr>
      </w:pPr>
    </w:p>
    <w:p w:rsidR="00FF76C7" w:rsidRPr="00650FAA" w:rsidRDefault="00FF76C7" w:rsidP="00650FAA">
      <w:pPr>
        <w:pStyle w:val="Title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>Samodzielny Publiczny Zakład Opieki Zdrowotnej w Czersku w 2010 r.</w:t>
      </w:r>
    </w:p>
    <w:p w:rsidR="00FF76C7" w:rsidRPr="00650FAA" w:rsidRDefault="00FF76C7" w:rsidP="00650FAA">
      <w:pPr>
        <w:pStyle w:val="Title"/>
        <w:jc w:val="left"/>
        <w:rPr>
          <w:sz w:val="22"/>
          <w:szCs w:val="22"/>
          <w:u w:val="single"/>
        </w:rPr>
      </w:pPr>
      <w:r w:rsidRPr="00650FAA">
        <w:rPr>
          <w:b w:val="0"/>
          <w:bCs w:val="0"/>
          <w:sz w:val="22"/>
          <w:szCs w:val="22"/>
        </w:rPr>
        <w:t xml:space="preserve">osiągnął dochód w wysokości </w:t>
      </w:r>
      <w:r w:rsidRPr="00650FAA">
        <w:rPr>
          <w:sz w:val="22"/>
          <w:szCs w:val="22"/>
          <w:u w:val="single"/>
        </w:rPr>
        <w:t>2.489.801,39 zł.</w:t>
      </w:r>
    </w:p>
    <w:p w:rsidR="00FF76C7" w:rsidRPr="00650FAA" w:rsidRDefault="00FF76C7" w:rsidP="00650FAA">
      <w:pPr>
        <w:pStyle w:val="Title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za świadczone usługi w zakresie </w:t>
      </w:r>
      <w:r w:rsidRPr="00650FAA">
        <w:rPr>
          <w:sz w:val="22"/>
          <w:szCs w:val="22"/>
        </w:rPr>
        <w:t>POZ, AOS,REH,PRO i pozostałe</w:t>
      </w:r>
      <w:r w:rsidRPr="00650FAA">
        <w:rPr>
          <w:b w:val="0"/>
          <w:bCs w:val="0"/>
          <w:sz w:val="22"/>
          <w:szCs w:val="22"/>
        </w:rPr>
        <w:t>.</w:t>
      </w:r>
    </w:p>
    <w:p w:rsidR="00FF76C7" w:rsidRPr="00650FAA" w:rsidRDefault="00FF76C7" w:rsidP="00650FAA">
      <w:pPr>
        <w:pStyle w:val="Title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>Na ww</w:t>
      </w:r>
      <w:r>
        <w:rPr>
          <w:b w:val="0"/>
          <w:bCs w:val="0"/>
          <w:sz w:val="22"/>
          <w:szCs w:val="22"/>
        </w:rPr>
        <w:t xml:space="preserve">. kwotę składają się wpłaty z </w:t>
      </w:r>
      <w:r>
        <w:rPr>
          <w:sz w:val="22"/>
          <w:szCs w:val="22"/>
        </w:rPr>
        <w:t>POW NFZ</w:t>
      </w:r>
      <w:r w:rsidRPr="00650FAA">
        <w:rPr>
          <w:sz w:val="22"/>
          <w:szCs w:val="22"/>
        </w:rPr>
        <w:t>2.377.445,70 zł.</w:t>
      </w:r>
    </w:p>
    <w:p w:rsidR="00FF76C7" w:rsidRPr="00650FAA" w:rsidRDefault="00FF76C7" w:rsidP="00650FAA">
      <w:pPr>
        <w:pStyle w:val="Title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  a) z kontraktu na rehabilitację   </w:t>
      </w:r>
      <w:r>
        <w:rPr>
          <w:b w:val="0"/>
          <w:bCs w:val="0"/>
          <w:sz w:val="22"/>
          <w:szCs w:val="22"/>
        </w:rPr>
        <w:tab/>
      </w:r>
      <w:r w:rsidRPr="00650FAA">
        <w:rPr>
          <w:b w:val="0"/>
          <w:bCs w:val="0"/>
          <w:sz w:val="22"/>
          <w:szCs w:val="22"/>
        </w:rPr>
        <w:t>110.423,50</w:t>
      </w:r>
    </w:p>
    <w:p w:rsidR="00FF76C7" w:rsidRPr="00650FAA" w:rsidRDefault="00FF76C7" w:rsidP="00650FAA">
      <w:pPr>
        <w:pStyle w:val="Title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  b) z kontraktu na uzależnienia  </w:t>
      </w:r>
      <w:r>
        <w:rPr>
          <w:b w:val="0"/>
          <w:bCs w:val="0"/>
          <w:sz w:val="22"/>
          <w:szCs w:val="22"/>
        </w:rPr>
        <w:tab/>
      </w:r>
      <w:r w:rsidRPr="00650FAA">
        <w:rPr>
          <w:b w:val="0"/>
          <w:bCs w:val="0"/>
          <w:sz w:val="22"/>
          <w:szCs w:val="22"/>
        </w:rPr>
        <w:t>123.228,15</w:t>
      </w:r>
    </w:p>
    <w:p w:rsidR="00FF76C7" w:rsidRPr="00650FAA" w:rsidRDefault="00FF76C7" w:rsidP="00650FAA">
      <w:pPr>
        <w:pStyle w:val="Title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  c) z kontraktu na POZ            </w:t>
      </w:r>
      <w:r>
        <w:rPr>
          <w:b w:val="0"/>
          <w:bCs w:val="0"/>
          <w:sz w:val="22"/>
          <w:szCs w:val="22"/>
        </w:rPr>
        <w:tab/>
      </w:r>
      <w:r w:rsidRPr="00650FAA">
        <w:rPr>
          <w:b w:val="0"/>
          <w:bCs w:val="0"/>
          <w:sz w:val="22"/>
          <w:szCs w:val="22"/>
        </w:rPr>
        <w:t>2.008.215,05</w:t>
      </w:r>
    </w:p>
    <w:p w:rsidR="00FF76C7" w:rsidRPr="00650FAA" w:rsidRDefault="00FF76C7" w:rsidP="00650FAA">
      <w:pPr>
        <w:pStyle w:val="Title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  d) z kontraktu na por.”K”          </w:t>
      </w:r>
      <w:r>
        <w:rPr>
          <w:b w:val="0"/>
          <w:bCs w:val="0"/>
          <w:sz w:val="22"/>
          <w:szCs w:val="22"/>
        </w:rPr>
        <w:tab/>
      </w:r>
      <w:r w:rsidRPr="00650FAA">
        <w:rPr>
          <w:b w:val="0"/>
          <w:bCs w:val="0"/>
          <w:sz w:val="22"/>
          <w:szCs w:val="22"/>
        </w:rPr>
        <w:t>135.579,00</w:t>
      </w:r>
    </w:p>
    <w:p w:rsidR="00FF76C7" w:rsidRPr="00650FAA" w:rsidRDefault="00FF76C7" w:rsidP="00650FAA">
      <w:pPr>
        <w:pStyle w:val="Title"/>
        <w:jc w:val="left"/>
        <w:rPr>
          <w:b w:val="0"/>
          <w:bCs w:val="0"/>
          <w:sz w:val="22"/>
          <w:szCs w:val="22"/>
        </w:rPr>
      </w:pPr>
    </w:p>
    <w:p w:rsidR="00FF76C7" w:rsidRPr="00650FAA" w:rsidRDefault="00FF76C7" w:rsidP="00650FAA">
      <w:pPr>
        <w:pStyle w:val="Title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- </w:t>
      </w:r>
      <w:r w:rsidRPr="00650FAA">
        <w:rPr>
          <w:sz w:val="22"/>
          <w:szCs w:val="22"/>
        </w:rPr>
        <w:t xml:space="preserve">Pozostałe      </w:t>
      </w:r>
      <w:r>
        <w:rPr>
          <w:b w:val="0"/>
          <w:bCs w:val="0"/>
          <w:sz w:val="22"/>
          <w:szCs w:val="22"/>
        </w:rPr>
        <w:tab/>
      </w:r>
      <w:r>
        <w:rPr>
          <w:b w:val="0"/>
          <w:bCs w:val="0"/>
          <w:sz w:val="22"/>
          <w:szCs w:val="22"/>
        </w:rPr>
        <w:tab/>
      </w:r>
      <w:r w:rsidRPr="00650FAA">
        <w:rPr>
          <w:sz w:val="22"/>
          <w:szCs w:val="22"/>
        </w:rPr>
        <w:t>75.723,00 zł.</w:t>
      </w:r>
    </w:p>
    <w:p w:rsidR="00FF76C7" w:rsidRPr="00650FAA" w:rsidRDefault="00FF76C7" w:rsidP="00650FAA">
      <w:pPr>
        <w:pStyle w:val="Title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  (za świadczone usługi w POZ )</w:t>
      </w:r>
    </w:p>
    <w:p w:rsidR="00FF76C7" w:rsidRPr="00650FAA" w:rsidRDefault="00FF76C7" w:rsidP="00650FAA">
      <w:pPr>
        <w:pStyle w:val="Title"/>
        <w:jc w:val="left"/>
        <w:rPr>
          <w:sz w:val="22"/>
          <w:szCs w:val="22"/>
        </w:rPr>
      </w:pPr>
      <w:r w:rsidRPr="00650FAA">
        <w:rPr>
          <w:sz w:val="22"/>
          <w:szCs w:val="22"/>
        </w:rPr>
        <w:t>- Dochód z działalności bytowej15.000,00 zł.</w:t>
      </w:r>
    </w:p>
    <w:p w:rsidR="00FF76C7" w:rsidRPr="00650FAA" w:rsidRDefault="00FF76C7" w:rsidP="00650FAA">
      <w:pPr>
        <w:pStyle w:val="Title"/>
        <w:jc w:val="left"/>
        <w:rPr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- </w:t>
      </w:r>
      <w:r w:rsidRPr="00650FAA">
        <w:rPr>
          <w:sz w:val="22"/>
          <w:szCs w:val="22"/>
        </w:rPr>
        <w:t>Pozost. sprz. wyr. i usług</w:t>
      </w:r>
      <w:r>
        <w:rPr>
          <w:b w:val="0"/>
          <w:bCs w:val="0"/>
          <w:sz w:val="22"/>
          <w:szCs w:val="22"/>
        </w:rPr>
        <w:tab/>
      </w:r>
      <w:r w:rsidRPr="00650FAA">
        <w:rPr>
          <w:sz w:val="22"/>
          <w:szCs w:val="22"/>
        </w:rPr>
        <w:t>3.801,26zł.</w:t>
      </w:r>
    </w:p>
    <w:p w:rsidR="00FF76C7" w:rsidRPr="00650FAA" w:rsidRDefault="00FF76C7" w:rsidP="00650FAA">
      <w:pPr>
        <w:pStyle w:val="Title"/>
        <w:jc w:val="left"/>
        <w:rPr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- </w:t>
      </w:r>
      <w:r w:rsidRPr="00650FAA">
        <w:rPr>
          <w:sz w:val="22"/>
          <w:szCs w:val="22"/>
        </w:rPr>
        <w:t>uzyskane odsetki                                   163,68 zł.</w:t>
      </w:r>
    </w:p>
    <w:p w:rsidR="00FF76C7" w:rsidRPr="00650FAA" w:rsidRDefault="00FF76C7" w:rsidP="00650FAA">
      <w:pPr>
        <w:pStyle w:val="Title"/>
        <w:jc w:val="left"/>
        <w:rPr>
          <w:sz w:val="22"/>
          <w:szCs w:val="22"/>
        </w:rPr>
      </w:pPr>
      <w:r w:rsidRPr="00650FAA">
        <w:rPr>
          <w:sz w:val="22"/>
          <w:szCs w:val="22"/>
        </w:rPr>
        <w:t>- pozostałe przychody (sprzedaż złomu</w:t>
      </w:r>
      <w:r>
        <w:rPr>
          <w:sz w:val="22"/>
          <w:szCs w:val="22"/>
        </w:rPr>
        <w:t xml:space="preserve">)  </w:t>
      </w:r>
      <w:r w:rsidRPr="00650FAA">
        <w:rPr>
          <w:sz w:val="22"/>
          <w:szCs w:val="22"/>
        </w:rPr>
        <w:t>165,75 zł.</w:t>
      </w:r>
    </w:p>
    <w:p w:rsidR="00FF76C7" w:rsidRPr="00650FAA" w:rsidRDefault="00FF76C7" w:rsidP="00650FAA">
      <w:pPr>
        <w:pStyle w:val="Title"/>
        <w:jc w:val="left"/>
        <w:rPr>
          <w:sz w:val="22"/>
          <w:szCs w:val="22"/>
        </w:rPr>
      </w:pPr>
      <w:r w:rsidRPr="00650FAA">
        <w:rPr>
          <w:sz w:val="22"/>
          <w:szCs w:val="22"/>
        </w:rPr>
        <w:t xml:space="preserve">- pozostałe przychody operacyjne-   17.502,00 zł.                         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>Samodzielny Publiczny zakład Opieki Zdrowotnej w Czersku wraz z podległą placówką w  Rytlu w 2011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>roku wykonał ogółem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porad:                                                                                 </w:t>
      </w:r>
    </w:p>
    <w:p w:rsidR="00FF76C7" w:rsidRPr="00650FAA" w:rsidRDefault="00FF76C7" w:rsidP="00650FAA">
      <w:pPr>
        <w:pStyle w:val="Title"/>
        <w:numPr>
          <w:ilvl w:val="0"/>
          <w:numId w:val="1"/>
        </w:numPr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>poradnia ogólna                                            39969</w:t>
      </w:r>
    </w:p>
    <w:p w:rsidR="00FF76C7" w:rsidRPr="00650FAA" w:rsidRDefault="00FF76C7" w:rsidP="00650FAA">
      <w:pPr>
        <w:pStyle w:val="Title"/>
        <w:numPr>
          <w:ilvl w:val="0"/>
          <w:numId w:val="1"/>
        </w:numPr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>poradnia dziecięca                                                        15074</w:t>
      </w:r>
    </w:p>
    <w:p w:rsidR="00FF76C7" w:rsidRPr="00650FAA" w:rsidRDefault="00FF76C7" w:rsidP="00650FAA">
      <w:pPr>
        <w:pStyle w:val="Title"/>
        <w:numPr>
          <w:ilvl w:val="0"/>
          <w:numId w:val="1"/>
        </w:numPr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>poradnia dla kobiet i ginekologiczna                              2398</w:t>
      </w:r>
    </w:p>
    <w:p w:rsidR="00FF76C7" w:rsidRPr="00650FAA" w:rsidRDefault="00FF76C7" w:rsidP="00650FAA">
      <w:pPr>
        <w:pStyle w:val="Title"/>
        <w:numPr>
          <w:ilvl w:val="0"/>
          <w:numId w:val="1"/>
        </w:numPr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>badań USG                                                                      1431</w:t>
      </w:r>
    </w:p>
    <w:p w:rsidR="00FF76C7" w:rsidRPr="00650FAA" w:rsidRDefault="00FF76C7" w:rsidP="00650FAA">
      <w:pPr>
        <w:pStyle w:val="Title"/>
        <w:numPr>
          <w:ilvl w:val="0"/>
          <w:numId w:val="1"/>
        </w:numPr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>gabinet rehabilitacyjny-zabiegi                                       1631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     (ilość przyjętych pacjentów)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>- poradnia leczenia uzależnień                                             3351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(ilość udzielonych porad</w:t>
      </w:r>
      <w:r w:rsidRPr="00650FAA">
        <w:rPr>
          <w:b w:val="0"/>
          <w:bCs w:val="0"/>
          <w:sz w:val="22"/>
          <w:szCs w:val="22"/>
        </w:rPr>
        <w:t>)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>Z osiągniętego dochodu wydatkowano środki na: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- usługi diagnostyczne                                                     </w:t>
      </w:r>
      <w:r w:rsidRPr="00650FAA">
        <w:rPr>
          <w:sz w:val="22"/>
          <w:szCs w:val="22"/>
        </w:rPr>
        <w:t>803.623,65 zł</w:t>
      </w:r>
      <w:r w:rsidRPr="00650FAA">
        <w:rPr>
          <w:b w:val="0"/>
          <w:bCs w:val="0"/>
          <w:sz w:val="22"/>
          <w:szCs w:val="22"/>
        </w:rPr>
        <w:t>.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zakup leków, sprzętów jednorazowego użytku ,                          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>odczynników chemicznych i materiałów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diagnostycznych wydatkowano                                     </w:t>
      </w:r>
      <w:r w:rsidRPr="00650FAA">
        <w:rPr>
          <w:sz w:val="22"/>
          <w:szCs w:val="22"/>
        </w:rPr>
        <w:t>7.743,64 zł.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>Na pozostałe koszty Samodzielnego Publicznego Zakładu Opieki Zdrowotnej składają się: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Płace pracowników                                            </w:t>
      </w:r>
      <w:r w:rsidRPr="00650FAA">
        <w:rPr>
          <w:sz w:val="22"/>
          <w:szCs w:val="22"/>
        </w:rPr>
        <w:t>1.254.329,91 zł.</w:t>
      </w:r>
    </w:p>
    <w:p w:rsidR="00FF76C7" w:rsidRPr="00650FAA" w:rsidRDefault="00FF76C7" w:rsidP="00650FAA">
      <w:pPr>
        <w:pStyle w:val="Title"/>
        <w:ind w:left="360"/>
        <w:jc w:val="left"/>
        <w:rPr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Składki ZUS                                                          </w:t>
      </w:r>
      <w:r w:rsidRPr="00650FAA">
        <w:rPr>
          <w:sz w:val="22"/>
          <w:szCs w:val="22"/>
        </w:rPr>
        <w:t>205.288,36 zł.</w:t>
      </w:r>
    </w:p>
    <w:p w:rsidR="00FF76C7" w:rsidRPr="00650FAA" w:rsidRDefault="00FF76C7" w:rsidP="00650FAA">
      <w:pPr>
        <w:pStyle w:val="Title"/>
        <w:ind w:left="360"/>
        <w:jc w:val="left"/>
        <w:rPr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ZFŚS                                                                        </w:t>
      </w:r>
      <w:r w:rsidRPr="00650FAA">
        <w:rPr>
          <w:sz w:val="22"/>
          <w:szCs w:val="22"/>
        </w:rPr>
        <w:t>26.090,23 zł.</w:t>
      </w:r>
    </w:p>
    <w:p w:rsidR="00FF76C7" w:rsidRPr="00650FAA" w:rsidRDefault="00FF76C7" w:rsidP="00650FAA">
      <w:pPr>
        <w:pStyle w:val="Title"/>
        <w:ind w:left="360"/>
        <w:jc w:val="left"/>
        <w:rPr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Usługi bankowe                                                         </w:t>
      </w:r>
      <w:r w:rsidRPr="00650FAA">
        <w:rPr>
          <w:sz w:val="22"/>
          <w:szCs w:val="22"/>
        </w:rPr>
        <w:t>2.365,50 zł.</w:t>
      </w:r>
    </w:p>
    <w:p w:rsidR="00FF76C7" w:rsidRPr="00650FAA" w:rsidRDefault="00FF76C7" w:rsidP="00650FAA">
      <w:pPr>
        <w:pStyle w:val="Title"/>
        <w:ind w:left="360"/>
        <w:jc w:val="left"/>
        <w:rPr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>Podatki i opłaty i skł.PFRON</w:t>
      </w:r>
      <w:r w:rsidRPr="00650FAA">
        <w:rPr>
          <w:sz w:val="22"/>
          <w:szCs w:val="22"/>
        </w:rPr>
        <w:t>6.657,00zł.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Podróże służbowe + ryczałty                                   </w:t>
      </w:r>
      <w:r w:rsidRPr="00650FAA">
        <w:rPr>
          <w:sz w:val="22"/>
          <w:szCs w:val="22"/>
        </w:rPr>
        <w:t>10.272,66 zł.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Energia elektryczna i cieplna                                   </w:t>
      </w:r>
      <w:r w:rsidRPr="00650FAA">
        <w:rPr>
          <w:sz w:val="22"/>
          <w:szCs w:val="22"/>
        </w:rPr>
        <w:t>77.598,67 zł.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Amortyzacja środków trwałych                               </w:t>
      </w:r>
      <w:r w:rsidRPr="00650FAA">
        <w:rPr>
          <w:sz w:val="22"/>
          <w:szCs w:val="22"/>
        </w:rPr>
        <w:t>27.545,15 zł.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Pozostałe koszty                                                      </w:t>
      </w:r>
      <w:r w:rsidRPr="00650FAA">
        <w:rPr>
          <w:sz w:val="22"/>
          <w:szCs w:val="22"/>
        </w:rPr>
        <w:t>65.123,11 zł.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>Materiały pomocnicze</w:t>
      </w:r>
    </w:p>
    <w:p w:rsidR="00FF76C7" w:rsidRPr="00650FAA" w:rsidRDefault="00FF76C7" w:rsidP="00650FAA">
      <w:pPr>
        <w:pStyle w:val="Title"/>
        <w:ind w:left="360"/>
        <w:jc w:val="left"/>
        <w:rPr>
          <w:sz w:val="22"/>
          <w:szCs w:val="22"/>
          <w:u w:val="single"/>
        </w:rPr>
      </w:pPr>
      <w:r w:rsidRPr="00650FAA">
        <w:rPr>
          <w:b w:val="0"/>
          <w:bCs w:val="0"/>
          <w:sz w:val="22"/>
          <w:szCs w:val="22"/>
          <w:u w:val="single"/>
        </w:rPr>
        <w:t xml:space="preserve">(środki czystości, art. biurowe)                                </w:t>
      </w:r>
      <w:r w:rsidRPr="00650FAA">
        <w:rPr>
          <w:sz w:val="22"/>
          <w:szCs w:val="22"/>
          <w:u w:val="single"/>
        </w:rPr>
        <w:t>15.502,00 zł.</w:t>
      </w:r>
    </w:p>
    <w:p w:rsidR="00FF76C7" w:rsidRPr="00650FAA" w:rsidRDefault="00FF76C7" w:rsidP="00650FAA">
      <w:pPr>
        <w:pStyle w:val="Title"/>
        <w:ind w:left="360"/>
        <w:jc w:val="left"/>
        <w:rPr>
          <w:sz w:val="22"/>
          <w:szCs w:val="22"/>
        </w:rPr>
      </w:pPr>
      <w:r w:rsidRPr="00650FAA">
        <w:rPr>
          <w:sz w:val="22"/>
          <w:szCs w:val="22"/>
        </w:rPr>
        <w:t>Koszty ogółem                                                    1.690.772,59 zł.</w:t>
      </w:r>
    </w:p>
    <w:p w:rsidR="00FF76C7" w:rsidRPr="00650FAA" w:rsidRDefault="00FF76C7" w:rsidP="00650FAA">
      <w:pPr>
        <w:pStyle w:val="Title"/>
        <w:ind w:left="360"/>
        <w:jc w:val="left"/>
        <w:rPr>
          <w:sz w:val="22"/>
          <w:szCs w:val="22"/>
        </w:rPr>
      </w:pP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>Łącznie w Samodzielnym Publicznym Zakładzie Opieki Zdrowotnej  poniesione koszty na utrzymanie placówki w Czersku i Rytlu wyniosły w 2010 roku</w:t>
      </w:r>
      <w:r w:rsidRPr="00650FAA">
        <w:rPr>
          <w:sz w:val="22"/>
          <w:szCs w:val="22"/>
        </w:rPr>
        <w:t xml:space="preserve"> 2.502.139,88 zł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</w:p>
    <w:p w:rsidR="00FF76C7" w:rsidRPr="00650FAA" w:rsidRDefault="00FF76C7" w:rsidP="00650FAA">
      <w:pPr>
        <w:pStyle w:val="Title"/>
        <w:ind w:left="360"/>
        <w:jc w:val="left"/>
        <w:rPr>
          <w:sz w:val="22"/>
          <w:szCs w:val="22"/>
        </w:rPr>
      </w:pPr>
      <w:r w:rsidRPr="00650FAA">
        <w:rPr>
          <w:sz w:val="22"/>
          <w:szCs w:val="22"/>
        </w:rPr>
        <w:t xml:space="preserve">Wynik - </w:t>
      </w:r>
      <w:r w:rsidRPr="00650FAA">
        <w:rPr>
          <w:sz w:val="22"/>
          <w:szCs w:val="22"/>
          <w:u w:val="single"/>
        </w:rPr>
        <w:t>strata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  <w:r w:rsidRPr="00650FAA">
        <w:rPr>
          <w:b w:val="0"/>
          <w:bCs w:val="0"/>
          <w:sz w:val="22"/>
          <w:szCs w:val="22"/>
        </w:rPr>
        <w:t xml:space="preserve">na koniec 2011 roku w SP ZOZ Czersk wynosi </w:t>
      </w:r>
      <w:r w:rsidRPr="00650FAA">
        <w:rPr>
          <w:sz w:val="22"/>
          <w:szCs w:val="22"/>
        </w:rPr>
        <w:t>12.338,49 zł.</w:t>
      </w:r>
    </w:p>
    <w:p w:rsidR="00FF76C7" w:rsidRPr="00650FAA" w:rsidRDefault="00FF76C7" w:rsidP="00650FAA">
      <w:pPr>
        <w:pStyle w:val="Title"/>
        <w:ind w:left="360"/>
        <w:jc w:val="left"/>
        <w:rPr>
          <w:b w:val="0"/>
          <w:bCs w:val="0"/>
          <w:sz w:val="22"/>
          <w:szCs w:val="22"/>
        </w:rPr>
      </w:pPr>
    </w:p>
    <w:p w:rsidR="00FF76C7" w:rsidRPr="00650FAA" w:rsidRDefault="00FF76C7" w:rsidP="00650FAA">
      <w:pPr>
        <w:pStyle w:val="Title"/>
        <w:ind w:left="360"/>
        <w:jc w:val="left"/>
        <w:rPr>
          <w:sz w:val="22"/>
          <w:szCs w:val="22"/>
        </w:rPr>
      </w:pPr>
      <w:r w:rsidRPr="00650FAA">
        <w:rPr>
          <w:sz w:val="22"/>
          <w:szCs w:val="22"/>
        </w:rPr>
        <w:t>Stan zatrudnienia na 31.12.2011 wynosił 26 osób co stanowi 23,25 etatu.</w:t>
      </w:r>
    </w:p>
    <w:p w:rsidR="00FF76C7" w:rsidRPr="00650FAA" w:rsidRDefault="00FF76C7" w:rsidP="00650FAA">
      <w:pPr>
        <w:pStyle w:val="Title"/>
        <w:ind w:left="360"/>
        <w:jc w:val="left"/>
        <w:rPr>
          <w:sz w:val="22"/>
          <w:szCs w:val="22"/>
        </w:rPr>
      </w:pPr>
    </w:p>
    <w:p w:rsidR="00FF76C7" w:rsidRPr="00650FAA" w:rsidRDefault="00FF76C7" w:rsidP="00650FAA">
      <w:pPr>
        <w:pStyle w:val="Title"/>
        <w:ind w:left="360"/>
        <w:jc w:val="left"/>
        <w:rPr>
          <w:sz w:val="22"/>
          <w:szCs w:val="22"/>
        </w:rPr>
      </w:pPr>
      <w:r w:rsidRPr="00650FAA">
        <w:rPr>
          <w:sz w:val="22"/>
          <w:szCs w:val="22"/>
        </w:rPr>
        <w:t>SP ZOZ Czersk zatrudnia  w POZ 7 lekarzy na kontraktach co stanowi 4,75 etatu</w:t>
      </w:r>
    </w:p>
    <w:p w:rsidR="00FF76C7" w:rsidRPr="00650FAA" w:rsidRDefault="00FF76C7" w:rsidP="00650FAA">
      <w:pPr>
        <w:pStyle w:val="Title"/>
        <w:ind w:left="360"/>
        <w:jc w:val="left"/>
        <w:rPr>
          <w:sz w:val="22"/>
          <w:szCs w:val="22"/>
        </w:rPr>
      </w:pPr>
      <w:r w:rsidRPr="00650FAA">
        <w:rPr>
          <w:sz w:val="22"/>
          <w:szCs w:val="22"/>
        </w:rPr>
        <w:t>2 lekarzy na umowie o pracę w równowartości 1,5 etatu,</w:t>
      </w:r>
    </w:p>
    <w:p w:rsidR="00FF76C7" w:rsidRPr="00650FAA" w:rsidRDefault="00FF76C7" w:rsidP="00650FAA">
      <w:pPr>
        <w:pStyle w:val="Title"/>
        <w:ind w:left="360"/>
        <w:jc w:val="left"/>
        <w:rPr>
          <w:sz w:val="22"/>
          <w:szCs w:val="22"/>
        </w:rPr>
      </w:pPr>
      <w:r w:rsidRPr="00650FAA">
        <w:rPr>
          <w:sz w:val="22"/>
          <w:szCs w:val="22"/>
        </w:rPr>
        <w:t xml:space="preserve">1 lekarz w Poradni „K” </w:t>
      </w:r>
    </w:p>
    <w:p w:rsidR="00FF76C7" w:rsidRPr="00650FAA" w:rsidRDefault="00FF76C7" w:rsidP="00650FAA">
      <w:pPr>
        <w:pStyle w:val="Title"/>
        <w:ind w:left="360"/>
        <w:jc w:val="left"/>
        <w:rPr>
          <w:sz w:val="22"/>
          <w:szCs w:val="22"/>
        </w:rPr>
      </w:pPr>
      <w:r w:rsidRPr="00650FAA">
        <w:rPr>
          <w:sz w:val="22"/>
          <w:szCs w:val="22"/>
        </w:rPr>
        <w:t>ogółem zatrudniamy 10 lekarzy.</w:t>
      </w:r>
    </w:p>
    <w:p w:rsidR="00FF76C7" w:rsidRPr="00650FAA" w:rsidRDefault="00FF76C7" w:rsidP="00650FAA">
      <w:pPr>
        <w:pStyle w:val="Title"/>
        <w:ind w:left="360"/>
        <w:jc w:val="left"/>
        <w:rPr>
          <w:sz w:val="22"/>
          <w:szCs w:val="22"/>
        </w:rPr>
      </w:pPr>
    </w:p>
    <w:p w:rsidR="00FF76C7" w:rsidRPr="00650FAA" w:rsidRDefault="00FF76C7" w:rsidP="00650FAA">
      <w:pPr>
        <w:rPr>
          <w:b/>
          <w:bCs/>
          <w:sz w:val="22"/>
          <w:szCs w:val="22"/>
          <w:u w:val="single"/>
        </w:rPr>
      </w:pPr>
      <w:r w:rsidRPr="00650FAA">
        <w:rPr>
          <w:b/>
          <w:bCs/>
          <w:sz w:val="22"/>
          <w:szCs w:val="22"/>
          <w:u w:val="single"/>
        </w:rPr>
        <w:t>Analityka do pozostałych kosztów:</w:t>
      </w:r>
    </w:p>
    <w:p w:rsidR="00FF76C7" w:rsidRPr="00650FAA" w:rsidRDefault="00FF76C7" w:rsidP="00650FAA">
      <w:pPr>
        <w:rPr>
          <w:b/>
          <w:bCs/>
          <w:sz w:val="22"/>
          <w:szCs w:val="22"/>
          <w:u w:val="single"/>
        </w:rPr>
      </w:pPr>
    </w:p>
    <w:p w:rsidR="00FF76C7" w:rsidRPr="00650FAA" w:rsidRDefault="00FF76C7" w:rsidP="00650FAA">
      <w:pPr>
        <w:jc w:val="both"/>
        <w:rPr>
          <w:sz w:val="22"/>
          <w:szCs w:val="22"/>
        </w:rPr>
      </w:pPr>
      <w:r w:rsidRPr="00650FAA">
        <w:rPr>
          <w:b/>
          <w:bCs/>
          <w:sz w:val="22"/>
          <w:szCs w:val="22"/>
        </w:rPr>
        <w:t xml:space="preserve">- </w:t>
      </w:r>
      <w:r w:rsidRPr="00650FAA">
        <w:rPr>
          <w:sz w:val="22"/>
          <w:szCs w:val="22"/>
        </w:rPr>
        <w:t>sprzątanie pomieszczeń Ośrodka                                          35.424,00</w:t>
      </w:r>
    </w:p>
    <w:p w:rsidR="00FF76C7" w:rsidRPr="00650FAA" w:rsidRDefault="00FF76C7" w:rsidP="00650FAA">
      <w:pPr>
        <w:jc w:val="both"/>
        <w:rPr>
          <w:sz w:val="22"/>
          <w:szCs w:val="22"/>
        </w:rPr>
      </w:pPr>
      <w:r w:rsidRPr="00650FAA">
        <w:rPr>
          <w:sz w:val="22"/>
          <w:szCs w:val="22"/>
        </w:rPr>
        <w:t>- opł.za rachunki telefoniczne                                                   6.800,50</w:t>
      </w:r>
    </w:p>
    <w:p w:rsidR="00FF76C7" w:rsidRPr="00650FAA" w:rsidRDefault="00FF76C7" w:rsidP="00650FAA">
      <w:pPr>
        <w:jc w:val="both"/>
        <w:rPr>
          <w:sz w:val="22"/>
          <w:szCs w:val="22"/>
        </w:rPr>
      </w:pPr>
      <w:r w:rsidRPr="00650FAA">
        <w:rPr>
          <w:sz w:val="22"/>
          <w:szCs w:val="22"/>
        </w:rPr>
        <w:t>- pranie fartuchów                                                                     1.949,50</w:t>
      </w:r>
    </w:p>
    <w:p w:rsidR="00FF76C7" w:rsidRPr="00650FAA" w:rsidRDefault="00FF76C7" w:rsidP="00650FAA">
      <w:pPr>
        <w:jc w:val="both"/>
        <w:rPr>
          <w:sz w:val="22"/>
          <w:szCs w:val="22"/>
        </w:rPr>
      </w:pPr>
      <w:r w:rsidRPr="00650FAA">
        <w:rPr>
          <w:sz w:val="22"/>
          <w:szCs w:val="22"/>
        </w:rPr>
        <w:t>- wywóz odpadów medycznych                                                1.325,62</w:t>
      </w:r>
    </w:p>
    <w:p w:rsidR="00FF76C7" w:rsidRPr="00650FAA" w:rsidRDefault="00FF76C7" w:rsidP="00650FAA">
      <w:pPr>
        <w:jc w:val="both"/>
        <w:rPr>
          <w:sz w:val="22"/>
          <w:szCs w:val="22"/>
        </w:rPr>
      </w:pPr>
      <w:r w:rsidRPr="00650FAA">
        <w:rPr>
          <w:sz w:val="22"/>
          <w:szCs w:val="22"/>
        </w:rPr>
        <w:t>- wywóz śmieci Ośrodek Czersk i Rytel                                   4.409,74</w:t>
      </w:r>
    </w:p>
    <w:p w:rsidR="00FF76C7" w:rsidRPr="00650FAA" w:rsidRDefault="00FF76C7" w:rsidP="00650FAA">
      <w:pPr>
        <w:jc w:val="both"/>
        <w:rPr>
          <w:sz w:val="22"/>
          <w:szCs w:val="22"/>
        </w:rPr>
      </w:pPr>
      <w:r w:rsidRPr="00650FAA">
        <w:rPr>
          <w:sz w:val="22"/>
          <w:szCs w:val="22"/>
        </w:rPr>
        <w:t>- usługi informatyczne                                                               1.847,13</w:t>
      </w:r>
    </w:p>
    <w:p w:rsidR="00FF76C7" w:rsidRPr="00650FAA" w:rsidRDefault="00FF76C7" w:rsidP="00650FAA">
      <w:pPr>
        <w:jc w:val="both"/>
        <w:rPr>
          <w:sz w:val="22"/>
          <w:szCs w:val="22"/>
        </w:rPr>
      </w:pPr>
      <w:r w:rsidRPr="00650FAA">
        <w:rPr>
          <w:sz w:val="22"/>
          <w:szCs w:val="22"/>
        </w:rPr>
        <w:t>- coroczna konserwacja i pomiar elektryczn</w:t>
      </w:r>
      <w:r>
        <w:rPr>
          <w:sz w:val="22"/>
          <w:szCs w:val="22"/>
        </w:rPr>
        <w:tab/>
      </w:r>
      <w:r w:rsidRPr="00650FAA">
        <w:rPr>
          <w:sz w:val="22"/>
          <w:szCs w:val="22"/>
        </w:rPr>
        <w:t>688,80</w:t>
      </w:r>
    </w:p>
    <w:p w:rsidR="00FF76C7" w:rsidRPr="00650FAA" w:rsidRDefault="00FF76C7" w:rsidP="00650FAA">
      <w:pPr>
        <w:jc w:val="both"/>
        <w:rPr>
          <w:sz w:val="22"/>
          <w:szCs w:val="22"/>
        </w:rPr>
      </w:pPr>
      <w:r w:rsidRPr="00650FAA">
        <w:rPr>
          <w:sz w:val="22"/>
          <w:szCs w:val="22"/>
        </w:rPr>
        <w:t xml:space="preserve">- coroczna konserwacja i przegląd kotła grzewcz.                       </w:t>
      </w:r>
      <w:r>
        <w:rPr>
          <w:sz w:val="22"/>
          <w:szCs w:val="22"/>
        </w:rPr>
        <w:tab/>
      </w:r>
      <w:r w:rsidRPr="00650FAA">
        <w:rPr>
          <w:sz w:val="22"/>
          <w:szCs w:val="22"/>
        </w:rPr>
        <w:t>976,25</w:t>
      </w:r>
    </w:p>
    <w:p w:rsidR="00FF76C7" w:rsidRPr="00650FAA" w:rsidRDefault="00FF76C7" w:rsidP="00650FAA">
      <w:pPr>
        <w:jc w:val="both"/>
        <w:rPr>
          <w:sz w:val="22"/>
          <w:szCs w:val="22"/>
        </w:rPr>
      </w:pPr>
      <w:r w:rsidRPr="00650FAA">
        <w:rPr>
          <w:sz w:val="22"/>
          <w:szCs w:val="22"/>
        </w:rPr>
        <w:t xml:space="preserve">- przegląd sprzętu p/poż.                                                             </w:t>
      </w:r>
      <w:r>
        <w:rPr>
          <w:sz w:val="22"/>
          <w:szCs w:val="22"/>
        </w:rPr>
        <w:tab/>
      </w:r>
      <w:r w:rsidRPr="00650FAA">
        <w:rPr>
          <w:sz w:val="22"/>
          <w:szCs w:val="22"/>
        </w:rPr>
        <w:t>363,83</w:t>
      </w:r>
    </w:p>
    <w:p w:rsidR="00FF76C7" w:rsidRPr="00650FAA" w:rsidRDefault="00FF76C7" w:rsidP="00650FAA">
      <w:pPr>
        <w:jc w:val="both"/>
        <w:rPr>
          <w:sz w:val="22"/>
          <w:szCs w:val="22"/>
        </w:rPr>
      </w:pPr>
      <w:r w:rsidRPr="00650FAA">
        <w:rPr>
          <w:sz w:val="22"/>
          <w:szCs w:val="22"/>
        </w:rPr>
        <w:t>- naprawa urządzeń w SP ZOZ                                                     473,55</w:t>
      </w:r>
    </w:p>
    <w:p w:rsidR="00FF76C7" w:rsidRPr="00650FAA" w:rsidRDefault="00FF76C7" w:rsidP="00650FAA">
      <w:pPr>
        <w:jc w:val="both"/>
        <w:rPr>
          <w:sz w:val="22"/>
          <w:szCs w:val="22"/>
        </w:rPr>
      </w:pPr>
      <w:r w:rsidRPr="00650FAA">
        <w:rPr>
          <w:sz w:val="22"/>
          <w:szCs w:val="22"/>
        </w:rPr>
        <w:t>- usługi kominiarskie                                                                    720,00</w:t>
      </w:r>
    </w:p>
    <w:p w:rsidR="00FF76C7" w:rsidRPr="00650FAA" w:rsidRDefault="00FF76C7" w:rsidP="00650FAA">
      <w:pPr>
        <w:jc w:val="both"/>
        <w:rPr>
          <w:sz w:val="22"/>
          <w:szCs w:val="22"/>
        </w:rPr>
      </w:pPr>
      <w:r w:rsidRPr="00650FAA">
        <w:rPr>
          <w:sz w:val="22"/>
          <w:szCs w:val="22"/>
        </w:rPr>
        <w:t>- konserwacja systemu alarmowego                                             811,80</w:t>
      </w:r>
    </w:p>
    <w:p w:rsidR="00FF76C7" w:rsidRPr="00650FAA" w:rsidRDefault="00FF76C7" w:rsidP="00650FAA">
      <w:pPr>
        <w:jc w:val="both"/>
        <w:rPr>
          <w:sz w:val="22"/>
          <w:szCs w:val="22"/>
        </w:rPr>
      </w:pPr>
      <w:r w:rsidRPr="00650FAA">
        <w:rPr>
          <w:sz w:val="22"/>
          <w:szCs w:val="22"/>
        </w:rPr>
        <w:t>- usługi pocztowe (wysyłka paczek i listów polec.)                    480,84</w:t>
      </w:r>
    </w:p>
    <w:p w:rsidR="00FF76C7" w:rsidRPr="00650FAA" w:rsidRDefault="00FF76C7" w:rsidP="00650FAA">
      <w:pPr>
        <w:jc w:val="both"/>
        <w:rPr>
          <w:sz w:val="22"/>
          <w:szCs w:val="22"/>
        </w:rPr>
      </w:pPr>
      <w:r w:rsidRPr="00650FAA">
        <w:rPr>
          <w:sz w:val="22"/>
          <w:szCs w:val="22"/>
        </w:rPr>
        <w:t xml:space="preserve">- konserwacja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650FAA">
        <w:rPr>
          <w:sz w:val="22"/>
          <w:szCs w:val="22"/>
        </w:rPr>
        <w:t>553,50</w:t>
      </w:r>
    </w:p>
    <w:p w:rsidR="00FF76C7" w:rsidRPr="00650FAA" w:rsidRDefault="00FF76C7" w:rsidP="00650FAA">
      <w:pPr>
        <w:pBdr>
          <w:bottom w:val="single" w:sz="6" w:space="1" w:color="auto"/>
        </w:pBdr>
        <w:jc w:val="both"/>
        <w:rPr>
          <w:sz w:val="22"/>
          <w:szCs w:val="22"/>
        </w:rPr>
      </w:pPr>
      <w:r w:rsidRPr="00650FAA">
        <w:rPr>
          <w:sz w:val="22"/>
          <w:szCs w:val="22"/>
        </w:rPr>
        <w:t>- obsługa internetu (por.Lecz.Uzależ.)                                         608,85</w:t>
      </w:r>
    </w:p>
    <w:p w:rsidR="00FF76C7" w:rsidRPr="00650FAA" w:rsidRDefault="00FF76C7" w:rsidP="00650FAA">
      <w:pPr>
        <w:pBdr>
          <w:bottom w:val="single" w:sz="6" w:space="1" w:color="auto"/>
        </w:pBdr>
        <w:jc w:val="both"/>
        <w:rPr>
          <w:sz w:val="22"/>
          <w:szCs w:val="22"/>
        </w:rPr>
      </w:pPr>
      <w:r w:rsidRPr="00650FAA">
        <w:rPr>
          <w:sz w:val="22"/>
          <w:szCs w:val="22"/>
        </w:rPr>
        <w:t>- dzierżawa budynku Por.Lecz. Uzależnień                               6.000,00</w:t>
      </w:r>
    </w:p>
    <w:p w:rsidR="00FF76C7" w:rsidRPr="00650FAA" w:rsidRDefault="00FF76C7" w:rsidP="00650FAA">
      <w:pPr>
        <w:pBdr>
          <w:bottom w:val="single" w:sz="6" w:space="1" w:color="auto"/>
        </w:pBdr>
        <w:jc w:val="both"/>
        <w:rPr>
          <w:sz w:val="22"/>
          <w:szCs w:val="22"/>
        </w:rPr>
      </w:pPr>
      <w:r w:rsidRPr="00650FAA">
        <w:rPr>
          <w:sz w:val="22"/>
          <w:szCs w:val="22"/>
        </w:rPr>
        <w:t>- badanie pól elektromagnetycznych dla potrzeb SANEPIDU 1.517,00</w:t>
      </w:r>
    </w:p>
    <w:p w:rsidR="00FF76C7" w:rsidRPr="00650FAA" w:rsidRDefault="00FF76C7" w:rsidP="00650FAA">
      <w:pPr>
        <w:pBdr>
          <w:bottom w:val="single" w:sz="6" w:space="1" w:color="auto"/>
        </w:pBdr>
        <w:jc w:val="both"/>
        <w:rPr>
          <w:sz w:val="22"/>
          <w:szCs w:val="22"/>
        </w:rPr>
      </w:pPr>
      <w:r w:rsidRPr="00650FAA">
        <w:rPr>
          <w:sz w:val="22"/>
          <w:szCs w:val="22"/>
        </w:rPr>
        <w:t xml:space="preserve">- odpisy KRS                                                                                  172,20 </w:t>
      </w:r>
    </w:p>
    <w:p w:rsidR="00FF76C7" w:rsidRDefault="00FF76C7" w:rsidP="00770BDB">
      <w:pPr>
        <w:pStyle w:val="Heading1"/>
        <w:ind w:left="0"/>
        <w:rPr>
          <w:sz w:val="22"/>
          <w:szCs w:val="22"/>
        </w:rPr>
      </w:pPr>
    </w:p>
    <w:p w:rsidR="00FF76C7" w:rsidRPr="00650FAA" w:rsidRDefault="00FF76C7" w:rsidP="00770BDB">
      <w:pPr>
        <w:pStyle w:val="Heading1"/>
        <w:ind w:left="0"/>
        <w:rPr>
          <w:sz w:val="22"/>
          <w:szCs w:val="22"/>
        </w:rPr>
      </w:pPr>
      <w:r w:rsidRPr="00650FAA">
        <w:rPr>
          <w:sz w:val="22"/>
          <w:szCs w:val="22"/>
        </w:rPr>
        <w:t>Razem                                                                                   65.123,11</w:t>
      </w:r>
      <w:bookmarkStart w:id="0" w:name="_GoBack"/>
      <w:bookmarkEnd w:id="0"/>
    </w:p>
    <w:p w:rsidR="00FF76C7" w:rsidRPr="00650FAA" w:rsidRDefault="00FF76C7" w:rsidP="00650FAA">
      <w:pPr>
        <w:jc w:val="both"/>
        <w:rPr>
          <w:b/>
          <w:bCs/>
          <w:sz w:val="22"/>
          <w:szCs w:val="22"/>
        </w:rPr>
      </w:pPr>
      <w:r w:rsidRPr="00650FAA">
        <w:rPr>
          <w:b/>
          <w:bCs/>
          <w:sz w:val="22"/>
          <w:szCs w:val="22"/>
        </w:rPr>
        <w:t>Razem                                                                       63.310,40</w:t>
      </w:r>
    </w:p>
    <w:p w:rsidR="00FF76C7" w:rsidRPr="00650FAA" w:rsidRDefault="00FF76C7" w:rsidP="00650FAA">
      <w:pPr>
        <w:pStyle w:val="Title"/>
        <w:ind w:left="360"/>
        <w:jc w:val="left"/>
        <w:rPr>
          <w:sz w:val="22"/>
          <w:szCs w:val="22"/>
        </w:rPr>
      </w:pPr>
    </w:p>
    <w:p w:rsidR="00FF76C7" w:rsidRPr="00650FAA" w:rsidRDefault="00FF76C7">
      <w:pPr>
        <w:rPr>
          <w:sz w:val="22"/>
          <w:szCs w:val="22"/>
        </w:rPr>
      </w:pPr>
    </w:p>
    <w:p w:rsidR="00FF76C7" w:rsidRDefault="00FF76C7" w:rsidP="000D3CBD">
      <w:pPr>
        <w:jc w:val="right"/>
        <w:rPr>
          <w:sz w:val="22"/>
          <w:szCs w:val="22"/>
        </w:rPr>
      </w:pPr>
    </w:p>
    <w:p w:rsidR="00FF76C7" w:rsidRDefault="00FF76C7" w:rsidP="000D3CBD">
      <w:pPr>
        <w:jc w:val="right"/>
        <w:rPr>
          <w:sz w:val="22"/>
          <w:szCs w:val="22"/>
        </w:rPr>
      </w:pPr>
    </w:p>
    <w:p w:rsidR="00FF76C7" w:rsidRDefault="00FF76C7" w:rsidP="000D3CBD">
      <w:pPr>
        <w:jc w:val="right"/>
        <w:rPr>
          <w:sz w:val="22"/>
          <w:szCs w:val="22"/>
        </w:rPr>
      </w:pPr>
      <w:r>
        <w:rPr>
          <w:sz w:val="22"/>
          <w:szCs w:val="22"/>
        </w:rPr>
        <w:t>Anatol Griniewicz</w:t>
      </w:r>
    </w:p>
    <w:p w:rsidR="00FF76C7" w:rsidRPr="00650FAA" w:rsidRDefault="00FF76C7" w:rsidP="000D3CBD">
      <w:pPr>
        <w:jc w:val="right"/>
        <w:rPr>
          <w:sz w:val="22"/>
          <w:szCs w:val="22"/>
        </w:rPr>
      </w:pPr>
      <w:r>
        <w:rPr>
          <w:sz w:val="22"/>
          <w:szCs w:val="22"/>
        </w:rPr>
        <w:t>Dyrektor SPZOZ w Czersku</w:t>
      </w:r>
    </w:p>
    <w:sectPr w:rsidR="00FF76C7" w:rsidRPr="00650FAA" w:rsidSect="005716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17770"/>
    <w:multiLevelType w:val="hybridMultilevel"/>
    <w:tmpl w:val="F552E174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FAA"/>
    <w:rsid w:val="000575E2"/>
    <w:rsid w:val="00073459"/>
    <w:rsid w:val="00083096"/>
    <w:rsid w:val="00084B1D"/>
    <w:rsid w:val="000D3CBD"/>
    <w:rsid w:val="001800EC"/>
    <w:rsid w:val="00181B90"/>
    <w:rsid w:val="00182FDA"/>
    <w:rsid w:val="00234991"/>
    <w:rsid w:val="002828FD"/>
    <w:rsid w:val="002C16F3"/>
    <w:rsid w:val="0030611A"/>
    <w:rsid w:val="00414C1C"/>
    <w:rsid w:val="004224C9"/>
    <w:rsid w:val="0051396A"/>
    <w:rsid w:val="00531F1D"/>
    <w:rsid w:val="00571661"/>
    <w:rsid w:val="00600395"/>
    <w:rsid w:val="00650FAA"/>
    <w:rsid w:val="006517ED"/>
    <w:rsid w:val="00653C99"/>
    <w:rsid w:val="00733777"/>
    <w:rsid w:val="00770BDB"/>
    <w:rsid w:val="007D1EEA"/>
    <w:rsid w:val="007F785E"/>
    <w:rsid w:val="0081054E"/>
    <w:rsid w:val="00852D9B"/>
    <w:rsid w:val="00854CE5"/>
    <w:rsid w:val="00887706"/>
    <w:rsid w:val="008B6833"/>
    <w:rsid w:val="008D0187"/>
    <w:rsid w:val="008D0CE7"/>
    <w:rsid w:val="008D2EC1"/>
    <w:rsid w:val="008D57AD"/>
    <w:rsid w:val="008F3AD8"/>
    <w:rsid w:val="009050C9"/>
    <w:rsid w:val="00962D69"/>
    <w:rsid w:val="00A53D98"/>
    <w:rsid w:val="00AB3EFD"/>
    <w:rsid w:val="00AF329A"/>
    <w:rsid w:val="00B02C2E"/>
    <w:rsid w:val="00B70F7D"/>
    <w:rsid w:val="00B85F36"/>
    <w:rsid w:val="00BB6E2F"/>
    <w:rsid w:val="00BD2DC0"/>
    <w:rsid w:val="00C06000"/>
    <w:rsid w:val="00C172C7"/>
    <w:rsid w:val="00C43C2C"/>
    <w:rsid w:val="00C54BAE"/>
    <w:rsid w:val="00C61F60"/>
    <w:rsid w:val="00C929A2"/>
    <w:rsid w:val="00C9522B"/>
    <w:rsid w:val="00CC28DB"/>
    <w:rsid w:val="00D2354F"/>
    <w:rsid w:val="00D36B9B"/>
    <w:rsid w:val="00D63DFE"/>
    <w:rsid w:val="00DB11A4"/>
    <w:rsid w:val="00DB437E"/>
    <w:rsid w:val="00E24916"/>
    <w:rsid w:val="00E40C25"/>
    <w:rsid w:val="00FD61D5"/>
    <w:rsid w:val="00FF7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FAA"/>
    <w:rPr>
      <w:rFonts w:ascii="Times New Roman" w:eastAsia="Times New Roman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FAA"/>
    <w:pPr>
      <w:keepNext/>
      <w:pBdr>
        <w:bottom w:val="single" w:sz="6" w:space="1" w:color="auto"/>
      </w:pBdr>
      <w:ind w:left="360"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0FAA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itle">
    <w:name w:val="Title"/>
    <w:basedOn w:val="Normal"/>
    <w:link w:val="TitleChar"/>
    <w:uiPriority w:val="99"/>
    <w:qFormat/>
    <w:rsid w:val="00650FAA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650FAA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0D3C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362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723</Words>
  <Characters>4340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Gliszczyński</dc:creator>
  <cp:keywords/>
  <dc:description/>
  <cp:lastModifiedBy>KMiszke</cp:lastModifiedBy>
  <cp:revision>5</cp:revision>
  <cp:lastPrinted>2012-03-20T09:17:00Z</cp:lastPrinted>
  <dcterms:created xsi:type="dcterms:W3CDTF">2012-03-16T13:22:00Z</dcterms:created>
  <dcterms:modified xsi:type="dcterms:W3CDTF">2012-03-20T09:19:00Z</dcterms:modified>
</cp:coreProperties>
</file>